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1pt" o:ole="" fillcolor="window">
                  <v:imagedata r:id="rId7" o:title=""/>
                </v:shape>
                <o:OLEObject Type="Embed" ProgID="Word.Picture.8" ShapeID="_x0000_i1025" DrawAspect="Content" ObjectID="_1741173753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1D0F1C" w:rsidRDefault="001D0F1C" w:rsidP="00DC44D6">
            <w:r>
              <w:t>24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55750D" w:rsidRDefault="001D0F1C">
            <w:r>
              <w:t>марта</w:t>
            </w:r>
          </w:p>
        </w:tc>
        <w:tc>
          <w:tcPr>
            <w:tcW w:w="992" w:type="dxa"/>
            <w:gridSpan w:val="2"/>
          </w:tcPr>
          <w:p w:rsidR="0034403E" w:rsidRDefault="0067199E" w:rsidP="00841B9B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841B9B">
              <w:t>3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1D0F1C">
            <w:r>
              <w:t>21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</w:p>
        </w:tc>
      </w:tr>
    </w:tbl>
    <w:bookmarkEnd w:id="0"/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Об объявлении конкурса на замещение вакантных должностей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 xml:space="preserve"> государственной гражданской службы Российской Федерации</w:t>
      </w:r>
      <w:r w:rsidR="007A4E79">
        <w:rPr>
          <w:bCs w:val="0"/>
          <w:sz w:val="24"/>
          <w:szCs w:val="24"/>
        </w:rPr>
        <w:t xml:space="preserve"> и включени</w:t>
      </w:r>
      <w:r w:rsidR="00841B9B">
        <w:rPr>
          <w:bCs w:val="0"/>
          <w:sz w:val="24"/>
          <w:szCs w:val="24"/>
        </w:rPr>
        <w:t>и</w:t>
      </w:r>
      <w:r w:rsidR="007A4E79">
        <w:rPr>
          <w:bCs w:val="0"/>
          <w:sz w:val="24"/>
          <w:szCs w:val="24"/>
        </w:rPr>
        <w:t xml:space="preserve"> в кадровый резерв 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proofErr w:type="gramStart"/>
      <w:r w:rsidRPr="00422DC6">
        <w:rPr>
          <w:sz w:val="28"/>
          <w:szCs w:val="28"/>
        </w:rPr>
        <w:t>27.07.2004  №</w:t>
      </w:r>
      <w:proofErr w:type="gramEnd"/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841B9B">
        <w:rPr>
          <w:sz w:val="28"/>
          <w:szCs w:val="28"/>
        </w:rPr>
        <w:t>,</w:t>
      </w:r>
      <w:r w:rsidRPr="00422DC6">
        <w:rPr>
          <w:sz w:val="28"/>
          <w:szCs w:val="28"/>
        </w:rPr>
        <w:t xml:space="preserve">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1. Объявить конкурс </w:t>
      </w:r>
      <w:r w:rsidRPr="00422DC6">
        <w:rPr>
          <w:b/>
          <w:sz w:val="28"/>
          <w:szCs w:val="28"/>
        </w:rPr>
        <w:t>№</w:t>
      </w:r>
      <w:r w:rsidR="00841B9B">
        <w:rPr>
          <w:b/>
          <w:sz w:val="28"/>
          <w:szCs w:val="28"/>
        </w:rPr>
        <w:t xml:space="preserve"> 1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proofErr w:type="gramStart"/>
      <w:r w:rsidRPr="00422DC6">
        <w:rPr>
          <w:sz w:val="28"/>
          <w:szCs w:val="28"/>
          <w:lang w:val="en-US"/>
        </w:rPr>
        <w:t>www</w:t>
      </w:r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nalog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gov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ru</w:t>
      </w:r>
      <w:proofErr w:type="spellEnd"/>
      <w:r w:rsidRPr="00422DC6">
        <w:rPr>
          <w:sz w:val="28"/>
          <w:szCs w:val="28"/>
        </w:rPr>
        <w:t xml:space="preserve">  объявление</w:t>
      </w:r>
      <w:proofErr w:type="gramEnd"/>
      <w:r w:rsidRPr="00422DC6">
        <w:rPr>
          <w:sz w:val="28"/>
          <w:szCs w:val="28"/>
        </w:rPr>
        <w:t xml:space="preserve">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безопасности (А.А. </w:t>
      </w:r>
      <w:proofErr w:type="spellStart"/>
      <w:r w:rsidRPr="00422DC6">
        <w:rPr>
          <w:sz w:val="28"/>
          <w:szCs w:val="28"/>
        </w:rPr>
        <w:t>Добржицкому</w:t>
      </w:r>
      <w:proofErr w:type="spellEnd"/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67199E" w:rsidRDefault="0067199E"/>
    <w:p w:rsidR="00DE55BD" w:rsidRDefault="00DE55BD"/>
    <w:p w:rsidR="00DE55BD" w:rsidRDefault="00DE55BD"/>
    <w:tbl>
      <w:tblPr>
        <w:tblW w:w="7834" w:type="dxa"/>
        <w:jc w:val="center"/>
        <w:tblLayout w:type="fixed"/>
        <w:tblLook w:val="01E0" w:firstRow="1" w:lastRow="1" w:firstColumn="1" w:lastColumn="1" w:noHBand="0" w:noVBand="0"/>
      </w:tblPr>
      <w:tblGrid>
        <w:gridCol w:w="615"/>
        <w:gridCol w:w="3240"/>
        <w:gridCol w:w="540"/>
        <w:gridCol w:w="3439"/>
      </w:tblGrid>
      <w:tr w:rsidR="00DE55BD" w:rsidTr="00946806">
        <w:trPr>
          <w:trHeight w:val="788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DE55BD">
            <w:pPr>
              <w:rPr>
                <w:b/>
                <w:bCs/>
              </w:rPr>
            </w:pP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rPr>
                <w:b/>
                <w:bCs/>
              </w:rPr>
              <w:t>Лист согласования</w:t>
            </w: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t xml:space="preserve">к приказу </w:t>
            </w:r>
          </w:p>
        </w:tc>
      </w:tr>
      <w:tr w:rsidR="00DE55BD" w:rsidRPr="00303D43" w:rsidTr="00946806">
        <w:trPr>
          <w:trHeight w:val="397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sz w:val="24"/>
                <w:szCs w:val="24"/>
              </w:rPr>
              <w:t>«</w:t>
            </w:r>
            <w:r w:rsidRPr="00E210D7">
              <w:rPr>
                <w:bCs w:val="0"/>
                <w:sz w:val="24"/>
                <w:szCs w:val="24"/>
              </w:rPr>
              <w:t>Об объявлении конкурса на замещение вакантных должностей</w:t>
            </w:r>
          </w:p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 xml:space="preserve"> государственной гражданской службы Российской Федерации</w:t>
            </w:r>
          </w:p>
          <w:p w:rsidR="00DE55BD" w:rsidRPr="00E210D7" w:rsidRDefault="00DE55BD" w:rsidP="00946806">
            <w:pPr>
              <w:pStyle w:val="1"/>
              <w:jc w:val="center"/>
              <w:rPr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>в ИФНС России № 23 по г. Москве</w:t>
            </w:r>
            <w:r w:rsidRPr="00E210D7">
              <w:rPr>
                <w:sz w:val="24"/>
                <w:szCs w:val="24"/>
              </w:rPr>
              <w:t>»</w:t>
            </w:r>
          </w:p>
        </w:tc>
      </w:tr>
      <w:tr w:rsidR="00DE55BD" w:rsidTr="00946806">
        <w:trPr>
          <w:trHeight w:val="397"/>
          <w:jc w:val="center"/>
        </w:trPr>
        <w:tc>
          <w:tcPr>
            <w:tcW w:w="615" w:type="dxa"/>
            <w:vAlign w:val="bottom"/>
          </w:tcPr>
          <w:p w:rsidR="00DE55BD" w:rsidRPr="00E210D7" w:rsidRDefault="00DE55BD" w:rsidP="00946806">
            <w:pPr>
              <w:pStyle w:val="a3"/>
              <w:rPr>
                <w:sz w:val="24"/>
                <w:szCs w:val="24"/>
                <w:lang w:val="en-US"/>
              </w:rPr>
            </w:pPr>
            <w:r w:rsidRPr="00E210D7">
              <w:rPr>
                <w:sz w:val="24"/>
                <w:szCs w:val="24"/>
              </w:rPr>
              <w:t>от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DE55BD" w:rsidRDefault="00DE55BD" w:rsidP="00946806">
            <w:pPr>
              <w:pStyle w:val="a3"/>
              <w:rPr>
                <w:sz w:val="24"/>
                <w:szCs w:val="24"/>
              </w:rPr>
            </w:pPr>
          </w:p>
          <w:p w:rsidR="00DE55BD" w:rsidRPr="0078373D" w:rsidRDefault="001D0F1C" w:rsidP="0055750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24.03.2023</w:t>
            </w:r>
          </w:p>
        </w:tc>
        <w:tc>
          <w:tcPr>
            <w:tcW w:w="540" w:type="dxa"/>
            <w:vAlign w:val="bottom"/>
          </w:tcPr>
          <w:p w:rsidR="00DE55BD" w:rsidRPr="00282A4F" w:rsidRDefault="00DE55BD" w:rsidP="00946806">
            <w:pPr>
              <w:pStyle w:val="a3"/>
              <w:rPr>
                <w:sz w:val="24"/>
                <w:szCs w:val="24"/>
              </w:rPr>
            </w:pPr>
            <w:r w:rsidRPr="00282A4F">
              <w:rPr>
                <w:sz w:val="24"/>
                <w:szCs w:val="24"/>
              </w:rPr>
              <w:t>№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DE55BD" w:rsidRPr="00E210D7" w:rsidRDefault="001D0F1C" w:rsidP="009468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</w:tbl>
    <w:p w:rsidR="00DE55BD" w:rsidRPr="00282A4F" w:rsidRDefault="00DE55BD" w:rsidP="00DE55BD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040"/>
        <w:gridCol w:w="1336"/>
        <w:gridCol w:w="1197"/>
        <w:gridCol w:w="1705"/>
      </w:tblGrid>
      <w:tr w:rsidR="00DE55BD" w:rsidTr="00946806">
        <w:trPr>
          <w:trHeight w:hRule="exact"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Должность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Фамилия И.О.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Подпись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Примечание</w:t>
            </w: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Начальник отдела кадров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Лапина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DE55BD">
            <w:proofErr w:type="spellStart"/>
            <w:r>
              <w:t>И.о</w:t>
            </w:r>
            <w:proofErr w:type="spellEnd"/>
            <w:r>
              <w:t>. начальника</w:t>
            </w:r>
            <w:r w:rsidRPr="00B44257">
              <w:t xml:space="preserve"> правового отдела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98791C" w:rsidRDefault="0098791C" w:rsidP="00DE55BD">
            <w:r>
              <w:t>Котов А.В.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 w:rsidRPr="00303D43">
              <w:t>Начальник отдела финансового обеспечения - главный бухгалтер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>
            <w:proofErr w:type="spellStart"/>
            <w:r>
              <w:t>Баёва</w:t>
            </w:r>
            <w:proofErr w:type="spellEnd"/>
            <w:r>
              <w:t xml:space="preserve"> И.А.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>
              <w:t>Начальник отдела безопасности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B452D5" w:rsidRDefault="00DE55BD" w:rsidP="00946806">
            <w:proofErr w:type="spellStart"/>
            <w:r>
              <w:t>Добржицкий</w:t>
            </w:r>
            <w:proofErr w:type="spellEnd"/>
            <w:r>
              <w:t xml:space="preserve"> Э.Э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rPr>
                <w:lang w:val="en-US"/>
              </w:rPr>
            </w:pP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Начальник отдела общего и хозяйственного обеспечения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Шубина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</w:tr>
    </w:tbl>
    <w:p w:rsidR="00DE55BD" w:rsidRDefault="00DE55BD" w:rsidP="00DE55BD">
      <w:pPr>
        <w:spacing w:line="360" w:lineRule="auto"/>
      </w:pPr>
    </w:p>
    <w:tbl>
      <w:tblPr>
        <w:tblpPr w:leftFromText="181" w:rightFromText="181" w:tblpX="108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3"/>
      </w:tblGrid>
      <w:tr w:rsidR="00DE55BD" w:rsidTr="00946806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890E77" w:rsidP="00946806">
            <w:pPr>
              <w:rPr>
                <w:sz w:val="20"/>
              </w:rPr>
            </w:pPr>
            <w:r>
              <w:rPr>
                <w:sz w:val="20"/>
              </w:rPr>
              <w:t>Лапина Е.В.</w:t>
            </w:r>
          </w:p>
          <w:p w:rsidR="00DE55BD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8(495)400-21-28</w:t>
            </w:r>
          </w:p>
          <w:p w:rsidR="00DE55BD" w:rsidRPr="00EA7100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14-430</w:t>
            </w:r>
          </w:p>
          <w:p w:rsidR="00DE55BD" w:rsidRPr="00DE5B1C" w:rsidRDefault="00DE55BD" w:rsidP="00946806">
            <w:pPr>
              <w:rPr>
                <w:sz w:val="20"/>
              </w:rPr>
            </w:pPr>
          </w:p>
        </w:tc>
      </w:tr>
    </w:tbl>
    <w:p w:rsidR="00DE55BD" w:rsidRPr="00E210D7" w:rsidRDefault="00DE55BD" w:rsidP="00DE55BD">
      <w:r w:rsidRPr="00E210D7">
        <w:t xml:space="preserve">    Приказ на 1</w:t>
      </w:r>
      <w:r>
        <w:t xml:space="preserve"> </w:t>
      </w:r>
      <w:r w:rsidRPr="00E210D7">
        <w:t xml:space="preserve">листе + 2 приложения на </w:t>
      </w:r>
      <w:r w:rsidR="001E084A">
        <w:t>13</w:t>
      </w:r>
      <w:r w:rsidRPr="00E210D7">
        <w:t xml:space="preserve"> листах.</w:t>
      </w:r>
    </w:p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>
      <w:r w:rsidRPr="00E210D7">
        <w:t xml:space="preserve">     Разослано: Отдел общего и хозяйственного обеспечения – 1 экз.</w:t>
      </w:r>
    </w:p>
    <w:p w:rsidR="00DE55BD" w:rsidRPr="00E210D7" w:rsidRDefault="00DE55BD" w:rsidP="00DE55BD">
      <w:r w:rsidRPr="00E210D7">
        <w:t xml:space="preserve">                        Отдел кадров – 1 экз.</w:t>
      </w:r>
    </w:p>
    <w:p w:rsidR="00DE55BD" w:rsidRPr="00E210D7" w:rsidRDefault="00DE55BD" w:rsidP="00DE55BD">
      <w:r w:rsidRPr="00E210D7">
        <w:t xml:space="preserve">                 </w:t>
      </w:r>
      <w:r>
        <w:t xml:space="preserve">      </w:t>
      </w:r>
      <w:r w:rsidRPr="00E210D7">
        <w:t xml:space="preserve"> </w:t>
      </w:r>
      <w:proofErr w:type="gramStart"/>
      <w:r w:rsidRPr="00E210D7">
        <w:t>Итого:  2</w:t>
      </w:r>
      <w:proofErr w:type="gramEnd"/>
      <w:r w:rsidRPr="00E210D7">
        <w:t xml:space="preserve"> экз.</w:t>
      </w:r>
    </w:p>
    <w:p w:rsidR="00DE55BD" w:rsidRPr="00E210D7" w:rsidRDefault="00DE55BD" w:rsidP="00DE55BD">
      <w:r w:rsidRPr="00E210D7">
        <w:t xml:space="preserve">                </w:t>
      </w:r>
    </w:p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67199E" w:rsidRPr="00B14003" w:rsidRDefault="0067199E" w:rsidP="00DE55BD">
      <w:pPr>
        <w:spacing w:line="360" w:lineRule="auto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DE55BD" w:rsidRPr="001C0FB4" w:rsidRDefault="00DE55BD" w:rsidP="00DE55BD">
      <w:pPr>
        <w:pStyle w:val="a3"/>
        <w:ind w:left="708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C0FB4">
        <w:rPr>
          <w:sz w:val="28"/>
          <w:szCs w:val="28"/>
        </w:rPr>
        <w:t>ЛИСТ РАССЫЛКИ</w:t>
      </w:r>
    </w:p>
    <w:p w:rsidR="00DE55BD" w:rsidRPr="0098791C" w:rsidRDefault="00DE55BD" w:rsidP="00DE55BD">
      <w:pPr>
        <w:pStyle w:val="a3"/>
        <w:rPr>
          <w:sz w:val="28"/>
          <w:szCs w:val="28"/>
          <w:lang w:val="en-US"/>
        </w:rPr>
      </w:pPr>
      <w:r w:rsidRPr="001C0FB4">
        <w:rPr>
          <w:sz w:val="28"/>
          <w:szCs w:val="28"/>
        </w:rPr>
        <w:t xml:space="preserve">приказа от </w:t>
      </w:r>
      <w:r w:rsidR="001D0F1C">
        <w:rPr>
          <w:sz w:val="28"/>
          <w:szCs w:val="28"/>
        </w:rPr>
        <w:t>24.03.</w:t>
      </w:r>
      <w:r w:rsidR="00890E77">
        <w:rPr>
          <w:sz w:val="28"/>
          <w:szCs w:val="28"/>
        </w:rPr>
        <w:t>2023</w:t>
      </w:r>
      <w:r w:rsidRPr="006354A9">
        <w:rPr>
          <w:sz w:val="28"/>
          <w:szCs w:val="28"/>
        </w:rPr>
        <w:t xml:space="preserve">г. № </w:t>
      </w:r>
      <w:r w:rsidR="001D0F1C">
        <w:rPr>
          <w:sz w:val="28"/>
          <w:szCs w:val="28"/>
        </w:rPr>
        <w:t>21</w:t>
      </w:r>
      <w:bookmarkStart w:id="3" w:name="_GoBack"/>
      <w:bookmarkEnd w:id="3"/>
    </w:p>
    <w:tbl>
      <w:tblPr>
        <w:tblW w:w="0" w:type="auto"/>
        <w:tblInd w:w="332" w:type="dxa"/>
        <w:tblLook w:val="0000" w:firstRow="0" w:lastRow="0" w:firstColumn="0" w:lastColumn="0" w:noHBand="0" w:noVBand="0"/>
      </w:tblPr>
      <w:tblGrid>
        <w:gridCol w:w="9571"/>
      </w:tblGrid>
      <w:tr w:rsidR="00DE55BD" w:rsidRPr="001C0FB4" w:rsidTr="00B76C92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«</w:t>
            </w:r>
            <w:r w:rsidRPr="001C0FB4">
              <w:rPr>
                <w:bCs w:val="0"/>
                <w:sz w:val="28"/>
                <w:szCs w:val="28"/>
              </w:rPr>
              <w:t>Об объявлении конкурса на замещение вакантных должностей</w:t>
            </w:r>
          </w:p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bCs w:val="0"/>
                <w:sz w:val="28"/>
                <w:szCs w:val="28"/>
              </w:rPr>
              <w:t xml:space="preserve"> государственной гражданской службы Российской Федерации</w:t>
            </w:r>
          </w:p>
          <w:p w:rsidR="00DE55BD" w:rsidRPr="001C0FB4" w:rsidRDefault="00DE55BD" w:rsidP="00B76C92">
            <w:pPr>
              <w:jc w:val="center"/>
              <w:rPr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в ИФНС России № 23 по г. Москве»</w:t>
            </w:r>
          </w:p>
        </w:tc>
      </w:tr>
      <w:tr w:rsidR="00DE55BD" w:rsidRPr="00BD1EAE" w:rsidTr="00B76C92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DE55BD" w:rsidRPr="00BD1EAE" w:rsidRDefault="00DE55BD" w:rsidP="00B76C92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55BD" w:rsidRPr="00BD1EAE" w:rsidRDefault="00DE55BD" w:rsidP="00DE55BD"/>
    <w:tbl>
      <w:tblPr>
        <w:tblW w:w="0" w:type="auto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3791"/>
        <w:gridCol w:w="2013"/>
        <w:gridCol w:w="2219"/>
      </w:tblGrid>
      <w:tr w:rsidR="00DE55BD" w:rsidRPr="00B53D19" w:rsidTr="00B76C92">
        <w:trPr>
          <w:trHeight w:val="553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Номер п/п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Ф.И.О.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Дата</w:t>
            </w:r>
          </w:p>
        </w:tc>
        <w:tc>
          <w:tcPr>
            <w:tcW w:w="2219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Подпись</w:t>
            </w: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1.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Лапина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2.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Шубина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</w:tbl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      </w:t>
      </w:r>
      <w:proofErr w:type="gramStart"/>
      <w:r w:rsidRPr="00B53D19">
        <w:rPr>
          <w:sz w:val="28"/>
          <w:szCs w:val="28"/>
        </w:rPr>
        <w:t>Начальник  отдела</w:t>
      </w:r>
      <w:proofErr w:type="gramEnd"/>
      <w:r w:rsidRPr="00B53D19">
        <w:rPr>
          <w:sz w:val="28"/>
          <w:szCs w:val="28"/>
        </w:rPr>
        <w:t xml:space="preserve">  кадров</w:t>
      </w:r>
      <w:r w:rsidRPr="00B53D19">
        <w:rPr>
          <w:sz w:val="28"/>
          <w:szCs w:val="28"/>
        </w:rPr>
        <w:tab/>
        <w:t xml:space="preserve">                                                       Е.В. Лапина</w:t>
      </w: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</w:t>
      </w: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67199E" w:rsidRDefault="0067199E" w:rsidP="0067199E">
      <w:pPr>
        <w:spacing w:line="360" w:lineRule="auto"/>
        <w:ind w:firstLine="709"/>
        <w:rPr>
          <w:sz w:val="28"/>
        </w:rPr>
      </w:pPr>
    </w:p>
    <w:sectPr w:rsidR="0067199E" w:rsidRPr="0067199E" w:rsidSect="00841B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D0F1C">
      <w:rPr>
        <w:rStyle w:val="a9"/>
        <w:noProof/>
      </w:rPr>
      <w:t>2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15114F"/>
    <w:rsid w:val="001A6B01"/>
    <w:rsid w:val="001D0F1C"/>
    <w:rsid w:val="001E084A"/>
    <w:rsid w:val="00252E48"/>
    <w:rsid w:val="0034403E"/>
    <w:rsid w:val="00422DC6"/>
    <w:rsid w:val="004D0D96"/>
    <w:rsid w:val="0055750D"/>
    <w:rsid w:val="00650C87"/>
    <w:rsid w:val="0067199E"/>
    <w:rsid w:val="006D07DB"/>
    <w:rsid w:val="006F54AC"/>
    <w:rsid w:val="007A4E79"/>
    <w:rsid w:val="0081629F"/>
    <w:rsid w:val="00841B9B"/>
    <w:rsid w:val="00890E77"/>
    <w:rsid w:val="0098791C"/>
    <w:rsid w:val="009F241D"/>
    <w:rsid w:val="00B12E0E"/>
    <w:rsid w:val="00B14003"/>
    <w:rsid w:val="00C52FC8"/>
    <w:rsid w:val="00CB43F5"/>
    <w:rsid w:val="00DC44D6"/>
    <w:rsid w:val="00DE55BD"/>
    <w:rsid w:val="00E36FF7"/>
    <w:rsid w:val="00F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51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Лапина Елена Владимировна</cp:lastModifiedBy>
  <cp:revision>17</cp:revision>
  <cp:lastPrinted>2023-03-24T08:07:00Z</cp:lastPrinted>
  <dcterms:created xsi:type="dcterms:W3CDTF">2021-09-14T07:47:00Z</dcterms:created>
  <dcterms:modified xsi:type="dcterms:W3CDTF">2023-03-24T11:36:00Z</dcterms:modified>
</cp:coreProperties>
</file>